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NASSH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Gilbert Talbot(q.v.).</w:t>
      </w:r>
    </w:p>
    <w:p w:rsid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21-308)</w:t>
      </w:r>
    </w:p>
    <w:p w:rsid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4259C" w:rsidRDefault="0044259C" w:rsidP="00442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4425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59C" w:rsidRDefault="0044259C" w:rsidP="00E71FC3">
      <w:pPr>
        <w:spacing w:after="0" w:line="240" w:lineRule="auto"/>
      </w:pPr>
      <w:r>
        <w:separator/>
      </w:r>
    </w:p>
  </w:endnote>
  <w:endnote w:type="continuationSeparator" w:id="0">
    <w:p w:rsidR="0044259C" w:rsidRDefault="004425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59C" w:rsidRDefault="0044259C" w:rsidP="00E71FC3">
      <w:pPr>
        <w:spacing w:after="0" w:line="240" w:lineRule="auto"/>
      </w:pPr>
      <w:r>
        <w:separator/>
      </w:r>
    </w:p>
  </w:footnote>
  <w:footnote w:type="continuationSeparator" w:id="0">
    <w:p w:rsidR="0044259C" w:rsidRDefault="004425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9C"/>
    <w:rsid w:val="0044259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C1654"/>
  <w15:chartTrackingRefBased/>
  <w15:docId w15:val="{9C7B0D5F-AD8D-4C5D-B4A1-F4636A07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2016-03-22T20:57:00Z</dcterms:created>
  <dcterms:modified xsi:type="dcterms:W3CDTF">2016-03-22T20:58:00Z</dcterms:modified>
</cp:coreProperties>
</file>